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RESTARD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Apr.1449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as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Edvin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Loach, Herefordshire by Richard</w:t>
      </w: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 Croft(q.v.).</w:t>
      </w: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(“Register of Richard Beauchamp, Bishop of Hereford1449-50 p.15)</w:t>
      </w:r>
      <w:bookmarkEnd w:id="0"/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FA7" w:rsidRPr="00712FA7" w:rsidRDefault="00712FA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</w:p>
    <w:sectPr w:rsidR="00712FA7" w:rsidRPr="00712F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A7" w:rsidRDefault="00712FA7" w:rsidP="00E71FC3">
      <w:pPr>
        <w:spacing w:after="0" w:line="240" w:lineRule="auto"/>
      </w:pPr>
      <w:r>
        <w:separator/>
      </w:r>
    </w:p>
  </w:endnote>
  <w:endnote w:type="continuationSeparator" w:id="0">
    <w:p w:rsidR="00712FA7" w:rsidRDefault="00712F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A7" w:rsidRDefault="00712FA7" w:rsidP="00E71FC3">
      <w:pPr>
        <w:spacing w:after="0" w:line="240" w:lineRule="auto"/>
      </w:pPr>
      <w:r>
        <w:separator/>
      </w:r>
    </w:p>
  </w:footnote>
  <w:footnote w:type="continuationSeparator" w:id="0">
    <w:p w:rsidR="00712FA7" w:rsidRDefault="00712F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A7"/>
    <w:rsid w:val="00712F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28708"/>
  <w15:chartTrackingRefBased/>
  <w15:docId w15:val="{2E8D3AFF-7D66-4B5F-B970-C2161E1A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2016-05-07T15:02:00Z</dcterms:created>
  <dcterms:modified xsi:type="dcterms:W3CDTF">2016-05-07T15:07:00Z</dcterms:modified>
</cp:coreProperties>
</file>